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860B1" w14:textId="77777777" w:rsidR="00C97A43" w:rsidRDefault="00DD2CC5" w:rsidP="00DD2CC5">
      <w:pPr>
        <w:jc w:val="center"/>
      </w:pPr>
      <w:r>
        <w:t>ABSTRACT</w:t>
      </w:r>
    </w:p>
    <w:p w14:paraId="63126C32" w14:textId="77777777" w:rsidR="00DD2CC5" w:rsidRDefault="00DD2CC5" w:rsidP="00DD2CC5">
      <w:pPr>
        <w:jc w:val="center"/>
      </w:pPr>
    </w:p>
    <w:p w14:paraId="54CDAAC8" w14:textId="3D01F72A" w:rsidR="00DD2CC5" w:rsidRDefault="00944373" w:rsidP="00DD2CC5">
      <w:pPr>
        <w:spacing w:line="480" w:lineRule="auto"/>
      </w:pPr>
      <w:r>
        <w:t>&lt;</w:t>
      </w:r>
      <w:r w:rsidR="00930C81">
        <w:t>Last Name, First Name</w:t>
      </w:r>
      <w:r w:rsidR="000C5A8C">
        <w:t xml:space="preserve"> [middle initial only</w:t>
      </w:r>
      <w:r>
        <w:t>]</w:t>
      </w:r>
      <w:r w:rsidR="000C5A8C">
        <w:t>.</w:t>
      </w:r>
      <w:r>
        <w:t>&gt;</w:t>
      </w:r>
      <w:r w:rsidR="00930C81">
        <w:t xml:space="preserve"> </w:t>
      </w:r>
      <w:r>
        <w:t>&lt;</w:t>
      </w:r>
      <w:r w:rsidR="00930C81" w:rsidRPr="00930C81">
        <w:rPr>
          <w:u w:val="single"/>
        </w:rPr>
        <w:t>Thesis Title is Underlined</w:t>
      </w:r>
      <w:r>
        <w:t>&gt;</w:t>
      </w:r>
      <w:r w:rsidR="00930C81">
        <w:t>.</w:t>
      </w:r>
      <w:r w:rsidR="00DD2CC5">
        <w:t xml:space="preserve"> </w:t>
      </w:r>
      <w:r>
        <w:t>&lt;</w:t>
      </w:r>
      <w:r w:rsidR="004653F0">
        <w:t>Degree Name (Degree Abbreviation)</w:t>
      </w:r>
      <w:r>
        <w:t>&gt;</w:t>
      </w:r>
      <w:r w:rsidR="00DD2CC5">
        <w:t xml:space="preserve">, </w:t>
      </w:r>
      <w:r>
        <w:t>&lt;</w:t>
      </w:r>
      <w:r w:rsidR="004653F0">
        <w:t>Month</w:t>
      </w:r>
      <w:r w:rsidR="00DD2CC5">
        <w:t xml:space="preserve"> </w:t>
      </w:r>
      <w:r w:rsidR="004653F0">
        <w:t>Year</w:t>
      </w:r>
      <w:r>
        <w:t>&gt;</w:t>
      </w:r>
      <w:r w:rsidR="00DD2CC5">
        <w:t xml:space="preserve">, </w:t>
      </w:r>
      <w:r>
        <w:t>&lt;</w:t>
      </w:r>
      <w:r w:rsidR="004653F0">
        <w:t xml:space="preserve">Page Number for </w:t>
      </w:r>
      <w:r w:rsidR="000C5A8C">
        <w:t>Vita</w:t>
      </w:r>
      <w:r>
        <w:t>&gt;</w:t>
      </w:r>
      <w:r w:rsidR="00DD2CC5">
        <w:t xml:space="preserve"> pp., </w:t>
      </w:r>
      <w:r>
        <w:t>&lt;</w:t>
      </w:r>
      <w:r w:rsidR="004653F0">
        <w:t>total # of tables</w:t>
      </w:r>
      <w:r>
        <w:t>&gt;</w:t>
      </w:r>
      <w:r w:rsidR="00DD2CC5">
        <w:t xml:space="preserve"> tables, </w:t>
      </w:r>
      <w:r>
        <w:t>&lt;</w:t>
      </w:r>
      <w:r w:rsidR="004653F0">
        <w:t>total # of figures</w:t>
      </w:r>
      <w:r>
        <w:t>&gt;</w:t>
      </w:r>
      <w:r w:rsidR="00DD2CC5">
        <w:t xml:space="preserve"> figures, </w:t>
      </w:r>
      <w:r>
        <w:t>&lt;</w:t>
      </w:r>
      <w:r w:rsidR="004653F0">
        <w:t>total # of titles in REFERENCES</w:t>
      </w:r>
      <w:r>
        <w:t>&gt;</w:t>
      </w:r>
      <w:r w:rsidR="000C5A8C" w:rsidRPr="000C5A8C">
        <w:t xml:space="preserve"> </w:t>
      </w:r>
      <w:r w:rsidR="000C5A8C">
        <w:t>references.</w:t>
      </w:r>
    </w:p>
    <w:p w14:paraId="711D94B8" w14:textId="10AAABA9" w:rsidR="00DD2CC5" w:rsidRDefault="00DD2CC5" w:rsidP="00DD2CC5">
      <w:pPr>
        <w:spacing w:line="480" w:lineRule="auto"/>
      </w:pPr>
      <w:r>
        <w:tab/>
        <w:t xml:space="preserve">The </w:t>
      </w:r>
      <w:r w:rsidR="00175A2C">
        <w:t>A</w:t>
      </w:r>
      <w:r>
        <w:t>bstract is double spaced, including the heading, which</w:t>
      </w:r>
      <w:r w:rsidR="000C5A8C">
        <w:t xml:space="preserve"> should be set to the</w:t>
      </w:r>
      <w:r>
        <w:t xml:space="preserve"> two (2) inch</w:t>
      </w:r>
      <w:r w:rsidR="000C5A8C">
        <w:t xml:space="preserve"> top margin</w:t>
      </w:r>
      <w:r>
        <w:t xml:space="preserve">. Note that the </w:t>
      </w:r>
      <w:r w:rsidR="00175A2C">
        <w:t>A</w:t>
      </w:r>
      <w:r>
        <w:t>bstract title is underlined and that any</w:t>
      </w:r>
      <w:r w:rsidR="00044110">
        <w:t xml:space="preserve"> words that should be</w:t>
      </w:r>
      <w:r>
        <w:t xml:space="preserve"> italicized are not underlined (</w:t>
      </w:r>
      <w:proofErr w:type="gramStart"/>
      <w:r>
        <w:t>in order to</w:t>
      </w:r>
      <w:proofErr w:type="gramEnd"/>
      <w:r>
        <w:t xml:space="preserve"> indicate italics). If an </w:t>
      </w:r>
      <w:r w:rsidR="00175A2C">
        <w:t>A</w:t>
      </w:r>
      <w:r>
        <w:t xml:space="preserve">bstract title contains scientific terminology requiring italics, such terminology should be treated in the same manner. Do not use italic print in the </w:t>
      </w:r>
      <w:r w:rsidR="00175A2C">
        <w:t>A</w:t>
      </w:r>
      <w:r>
        <w:t>bstract title.</w:t>
      </w:r>
    </w:p>
    <w:p w14:paraId="16DF3D6C" w14:textId="4B8B865E" w:rsidR="00036402" w:rsidRDefault="00036402" w:rsidP="00DD2CC5">
      <w:pPr>
        <w:spacing w:line="480" w:lineRule="auto"/>
      </w:pPr>
      <w:r>
        <w:tab/>
      </w:r>
      <w:r w:rsidR="00210BD4">
        <w:t>L</w:t>
      </w:r>
      <w:r>
        <w:t>eft</w:t>
      </w:r>
      <w:r w:rsidR="00210BD4">
        <w:t xml:space="preserve"> and right</w:t>
      </w:r>
      <w:r>
        <w:t xml:space="preserve"> margins are the same as for the body of the </w:t>
      </w:r>
      <w:r w:rsidR="00210BD4">
        <w:t>T</w:t>
      </w:r>
      <w:r>
        <w:t>hesis</w:t>
      </w:r>
      <w:r w:rsidR="00210BD4">
        <w:t>/Dissertation</w:t>
      </w:r>
      <w:r>
        <w:t>. Note that the title</w:t>
      </w:r>
      <w:r w:rsidR="00210BD4">
        <w:t>s</w:t>
      </w:r>
      <w:r>
        <w:t xml:space="preserve"> must be identical on the </w:t>
      </w:r>
      <w:r w:rsidR="00210BD4">
        <w:t>T</w:t>
      </w:r>
      <w:r>
        <w:t>itle page</w:t>
      </w:r>
      <w:r w:rsidR="000C5A8C">
        <w:t>,</w:t>
      </w:r>
      <w:r>
        <w:t xml:space="preserve"> </w:t>
      </w:r>
      <w:r w:rsidR="000C5A8C">
        <w:t>Committee</w:t>
      </w:r>
      <w:r>
        <w:t xml:space="preserve"> page, and the </w:t>
      </w:r>
      <w:r w:rsidR="00210BD4">
        <w:t>A</w:t>
      </w:r>
      <w:r>
        <w:t xml:space="preserve">bstract heading. </w:t>
      </w:r>
      <w:r w:rsidR="00BC2C30">
        <w:t>Even i</w:t>
      </w:r>
      <w:r w:rsidR="000C5A8C">
        <w:t xml:space="preserve">f the author </w:t>
      </w:r>
      <w:r w:rsidR="00BC2C30">
        <w:t>is</w:t>
      </w:r>
      <w:r w:rsidR="000C5A8C">
        <w:t xml:space="preserve"> using a full middle name on the Title and Committee pages, only the middle initial will be used on the Abstract page. </w:t>
      </w:r>
      <w:r>
        <w:t xml:space="preserve">The date of graduation is the same as that shown on the </w:t>
      </w:r>
      <w:r w:rsidR="00175A2C">
        <w:t>T</w:t>
      </w:r>
      <w:r>
        <w:t xml:space="preserve">itle page. </w:t>
      </w:r>
    </w:p>
    <w:sectPr w:rsidR="00036402" w:rsidSect="00233C92">
      <w:footerReference w:type="default" r:id="rId6"/>
      <w:pgSz w:w="12240" w:h="15840"/>
      <w:pgMar w:top="2880" w:right="1440" w:bottom="1440" w:left="1440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F0FAE" w14:textId="77777777" w:rsidR="00233C92" w:rsidRDefault="00233C92" w:rsidP="00036402">
      <w:pPr>
        <w:spacing w:after="0" w:line="240" w:lineRule="auto"/>
      </w:pPr>
      <w:r>
        <w:separator/>
      </w:r>
    </w:p>
  </w:endnote>
  <w:endnote w:type="continuationSeparator" w:id="0">
    <w:p w14:paraId="73A5DB65" w14:textId="77777777" w:rsidR="00233C92" w:rsidRDefault="00233C92" w:rsidP="00036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920377"/>
      <w:docPartObj>
        <w:docPartGallery w:val="Page Numbers (Bottom of Page)"/>
        <w:docPartUnique/>
      </w:docPartObj>
    </w:sdtPr>
    <w:sdtEndPr>
      <w:rPr>
        <w:rFonts w:cs="Times New Roman"/>
        <w:noProof/>
      </w:rPr>
    </w:sdtEndPr>
    <w:sdtContent>
      <w:p w14:paraId="49B3BF6E" w14:textId="77777777" w:rsidR="00036402" w:rsidRPr="00036402" w:rsidRDefault="00036402">
        <w:pPr>
          <w:pStyle w:val="Footer"/>
          <w:jc w:val="center"/>
          <w:rPr>
            <w:rFonts w:cs="Times New Roman"/>
          </w:rPr>
        </w:pPr>
        <w:r w:rsidRPr="00036402">
          <w:rPr>
            <w:rFonts w:cs="Times New Roman"/>
          </w:rPr>
          <w:fldChar w:fldCharType="begin"/>
        </w:r>
        <w:r w:rsidRPr="00036402">
          <w:rPr>
            <w:rFonts w:cs="Times New Roman"/>
          </w:rPr>
          <w:instrText xml:space="preserve"> PAGE   \* MERGEFORMAT </w:instrText>
        </w:r>
        <w:r w:rsidRPr="00036402">
          <w:rPr>
            <w:rFonts w:cs="Times New Roman"/>
          </w:rPr>
          <w:fldChar w:fldCharType="separate"/>
        </w:r>
        <w:r w:rsidRPr="00036402">
          <w:rPr>
            <w:rFonts w:cs="Times New Roman"/>
            <w:noProof/>
          </w:rPr>
          <w:t>2</w:t>
        </w:r>
        <w:r w:rsidRPr="00036402">
          <w:rPr>
            <w:rFonts w:cs="Times New Roman"/>
            <w:noProof/>
          </w:rPr>
          <w:fldChar w:fldCharType="end"/>
        </w:r>
      </w:p>
    </w:sdtContent>
  </w:sdt>
  <w:p w14:paraId="0FC3BF06" w14:textId="77777777" w:rsidR="00036402" w:rsidRDefault="00036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D9BA5" w14:textId="77777777" w:rsidR="00233C92" w:rsidRDefault="00233C92" w:rsidP="00036402">
      <w:pPr>
        <w:spacing w:after="0" w:line="240" w:lineRule="auto"/>
      </w:pPr>
      <w:r>
        <w:separator/>
      </w:r>
    </w:p>
  </w:footnote>
  <w:footnote w:type="continuationSeparator" w:id="0">
    <w:p w14:paraId="05868D5E" w14:textId="77777777" w:rsidR="00233C92" w:rsidRDefault="00233C92" w:rsidP="00036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A8C"/>
    <w:rsid w:val="00036402"/>
    <w:rsid w:val="00044110"/>
    <w:rsid w:val="000C5A8C"/>
    <w:rsid w:val="000D02F9"/>
    <w:rsid w:val="00175A2C"/>
    <w:rsid w:val="00181E26"/>
    <w:rsid w:val="00210BD4"/>
    <w:rsid w:val="00233C92"/>
    <w:rsid w:val="002A7F4A"/>
    <w:rsid w:val="0030611D"/>
    <w:rsid w:val="003B31D9"/>
    <w:rsid w:val="004653F0"/>
    <w:rsid w:val="005212BB"/>
    <w:rsid w:val="006F0767"/>
    <w:rsid w:val="007A3B36"/>
    <w:rsid w:val="00930C81"/>
    <w:rsid w:val="00944373"/>
    <w:rsid w:val="00BC2C30"/>
    <w:rsid w:val="00C97A43"/>
    <w:rsid w:val="00DD2CC5"/>
    <w:rsid w:val="00EA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E7CB1"/>
  <w15:chartTrackingRefBased/>
  <w15:docId w15:val="{36C2D693-C997-44DE-9C76-CE2C19E4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402"/>
  </w:style>
  <w:style w:type="paragraph" w:styleId="Footer">
    <w:name w:val="footer"/>
    <w:basedOn w:val="Normal"/>
    <w:link w:val="FooterChar"/>
    <w:uiPriority w:val="99"/>
    <w:unhideWhenUsed/>
    <w:rsid w:val="00036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a395548a-0ca2-42e9-be65-aa671b4cabc7_thesis_dissertation-template-pack%20(6).zip.bc7\Thesis_Dissertation%20-%20Template%20Pack\D%20-%20Abstract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 - Abstract Page Template</Template>
  <TotalTime>26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6</cp:revision>
  <dcterms:created xsi:type="dcterms:W3CDTF">2024-01-24T15:11:00Z</dcterms:created>
  <dcterms:modified xsi:type="dcterms:W3CDTF">2024-01-24T20:47:00Z</dcterms:modified>
</cp:coreProperties>
</file>